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A3" w:rsidRDefault="00AB6DA3" w:rsidP="003F7256">
      <w:pPr>
        <w:ind w:left="-1134"/>
        <w:jc w:val="center"/>
        <w:rPr>
          <w:lang w:val="be-BY"/>
        </w:rPr>
      </w:pPr>
      <w:r w:rsidRPr="00BE16A0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0.25pt;height:565.5pt;visibility:visible">
            <v:imagedata r:id="rId4" o:title=""/>
          </v:shape>
        </w:pict>
      </w:r>
    </w:p>
    <w:p w:rsidR="00AB6DA3" w:rsidRDefault="00AB6DA3" w:rsidP="003F7256">
      <w:pPr>
        <w:ind w:left="-1134"/>
        <w:rPr>
          <w:lang w:val="be-BY"/>
        </w:rPr>
      </w:pPr>
      <w:r w:rsidRPr="00BE16A0">
        <w:rPr>
          <w:noProof/>
          <w:lang w:val="en-US" w:eastAsia="en-US"/>
        </w:rPr>
        <w:pict>
          <v:shape id="Рисунок 2" o:spid="_x0000_i1026" type="#_x0000_t75" style="width:530.25pt;height:559.5pt;visibility:visible">
            <v:imagedata r:id="rId5" o:title=""/>
          </v:shape>
        </w:pict>
      </w:r>
    </w:p>
    <w:p w:rsidR="00AB6DA3" w:rsidRPr="003F7256" w:rsidRDefault="00AB6DA3">
      <w:pPr>
        <w:rPr>
          <w:lang w:val="be-BY"/>
        </w:rPr>
      </w:pPr>
    </w:p>
    <w:sectPr w:rsidR="00AB6DA3" w:rsidRPr="003F7256" w:rsidSect="00297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256"/>
    <w:rsid w:val="002937F7"/>
    <w:rsid w:val="00297C69"/>
    <w:rsid w:val="00371292"/>
    <w:rsid w:val="003D40DB"/>
    <w:rsid w:val="003F7256"/>
    <w:rsid w:val="00AB6DA3"/>
    <w:rsid w:val="00B825DC"/>
    <w:rsid w:val="00BE1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C69"/>
    <w:pPr>
      <w:spacing w:after="200" w:line="276" w:lineRule="auto"/>
    </w:pPr>
    <w:rPr>
      <w:rFonts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72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0</Words>
  <Characters>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USER-2010</dc:creator>
  <cp:keywords/>
  <dc:description/>
  <cp:lastModifiedBy>edu</cp:lastModifiedBy>
  <cp:revision>4</cp:revision>
  <dcterms:created xsi:type="dcterms:W3CDTF">2011-04-26T20:38:00Z</dcterms:created>
  <dcterms:modified xsi:type="dcterms:W3CDTF">2011-05-30T11:33:00Z</dcterms:modified>
</cp:coreProperties>
</file>